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2B812" w14:textId="77777777" w:rsidR="005F715C" w:rsidRDefault="005F715C" w:rsidP="005F7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PLUSSHE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E5C6D26" w14:textId="77777777" w:rsidR="005F715C" w:rsidRDefault="005F715C" w:rsidP="005F715C">
      <w:pPr>
        <w:pStyle w:val="NoSpacing"/>
        <w:rPr>
          <w:rFonts w:cs="Times New Roman"/>
          <w:szCs w:val="24"/>
        </w:rPr>
      </w:pPr>
    </w:p>
    <w:p w14:paraId="5AD3FFC7" w14:textId="77777777" w:rsidR="005F715C" w:rsidRDefault="005F715C" w:rsidP="005F715C">
      <w:pPr>
        <w:pStyle w:val="NoSpacing"/>
        <w:rPr>
          <w:rFonts w:cs="Times New Roman"/>
          <w:szCs w:val="24"/>
        </w:rPr>
      </w:pPr>
    </w:p>
    <w:p w14:paraId="12085F3F" w14:textId="77777777" w:rsidR="005F715C" w:rsidRDefault="005F715C" w:rsidP="005F7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against Richard </w:t>
      </w:r>
      <w:proofErr w:type="spellStart"/>
      <w:r>
        <w:rPr>
          <w:rFonts w:cs="Times New Roman"/>
          <w:szCs w:val="24"/>
        </w:rPr>
        <w:t>Grobham</w:t>
      </w:r>
      <w:proofErr w:type="spellEnd"/>
      <w:r>
        <w:rPr>
          <w:rFonts w:cs="Times New Roman"/>
          <w:szCs w:val="24"/>
        </w:rPr>
        <w:t xml:space="preserve"> of Bridgewater,</w:t>
      </w:r>
    </w:p>
    <w:p w14:paraId="663AA137" w14:textId="77777777" w:rsidR="005F715C" w:rsidRDefault="005F715C" w:rsidP="005F7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Somerset(q.v.).</w:t>
      </w:r>
    </w:p>
    <w:p w14:paraId="7247B70F" w14:textId="77777777" w:rsidR="005F715C" w:rsidRDefault="005F715C" w:rsidP="005F7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446B2DC" w14:textId="77777777" w:rsidR="005F715C" w:rsidRDefault="005F715C" w:rsidP="005F715C">
      <w:pPr>
        <w:pStyle w:val="NoSpacing"/>
        <w:rPr>
          <w:rFonts w:cs="Times New Roman"/>
          <w:szCs w:val="24"/>
        </w:rPr>
      </w:pPr>
    </w:p>
    <w:p w14:paraId="674877DD" w14:textId="77777777" w:rsidR="005F715C" w:rsidRDefault="005F715C" w:rsidP="005F715C">
      <w:pPr>
        <w:pStyle w:val="NoSpacing"/>
        <w:rPr>
          <w:rFonts w:cs="Times New Roman"/>
          <w:szCs w:val="24"/>
        </w:rPr>
      </w:pPr>
    </w:p>
    <w:p w14:paraId="622B403C" w14:textId="77777777" w:rsidR="005F715C" w:rsidRDefault="005F715C" w:rsidP="005F7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January 2023</w:t>
      </w:r>
    </w:p>
    <w:p w14:paraId="4BE055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73604" w14:textId="77777777" w:rsidR="005F715C" w:rsidRDefault="005F715C" w:rsidP="009139A6">
      <w:r>
        <w:separator/>
      </w:r>
    </w:p>
  </w:endnote>
  <w:endnote w:type="continuationSeparator" w:id="0">
    <w:p w14:paraId="651EA7AF" w14:textId="77777777" w:rsidR="005F715C" w:rsidRDefault="005F71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545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9F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A5D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DA18A" w14:textId="77777777" w:rsidR="005F715C" w:rsidRDefault="005F715C" w:rsidP="009139A6">
      <w:r>
        <w:separator/>
      </w:r>
    </w:p>
  </w:footnote>
  <w:footnote w:type="continuationSeparator" w:id="0">
    <w:p w14:paraId="58FA7F93" w14:textId="77777777" w:rsidR="005F715C" w:rsidRDefault="005F71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A7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42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48C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15C"/>
    <w:rsid w:val="000666E0"/>
    <w:rsid w:val="002510B7"/>
    <w:rsid w:val="005C130B"/>
    <w:rsid w:val="005F715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1CB3E"/>
  <w15:chartTrackingRefBased/>
  <w15:docId w15:val="{D09E99E4-98B6-4CBD-A9DE-E28D130F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71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2023-03-14T19:48:00Z</dcterms:created>
  <dcterms:modified xsi:type="dcterms:W3CDTF">2023-03-14T19:49:00Z</dcterms:modified>
</cp:coreProperties>
</file>